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2DC" w:rsidRPr="004A6755" w:rsidRDefault="001E72DC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755">
        <w:rPr>
          <w:rFonts w:ascii="Times New Roman" w:hAnsi="Times New Roman" w:cs="Times New Roman"/>
          <w:sz w:val="24"/>
          <w:szCs w:val="24"/>
        </w:rPr>
        <w:t>Сведения</w:t>
      </w:r>
      <w:r w:rsidRPr="004A6755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4A6755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A675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6755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1"/>
        <w:gridCol w:w="2286"/>
        <w:gridCol w:w="1884"/>
        <w:gridCol w:w="1280"/>
        <w:gridCol w:w="1835"/>
        <w:gridCol w:w="1822"/>
        <w:gridCol w:w="1884"/>
        <w:gridCol w:w="1253"/>
        <w:gridCol w:w="1021"/>
      </w:tblGrid>
      <w:tr w:rsidR="001E72DC" w:rsidRPr="004A6755">
        <w:tc>
          <w:tcPr>
            <w:tcW w:w="1521" w:type="dxa"/>
            <w:vMerge w:val="restart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Merge w:val="restart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821" w:type="dxa"/>
            <w:gridSpan w:val="4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58" w:type="dxa"/>
            <w:gridSpan w:val="3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E72DC" w:rsidRPr="004A6755">
        <w:tc>
          <w:tcPr>
            <w:tcW w:w="1521" w:type="dxa"/>
            <w:vMerge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80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835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22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84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3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21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1E72DC" w:rsidRPr="004A6755">
        <w:tc>
          <w:tcPr>
            <w:tcW w:w="1521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Ямбаева Салима Тальяковна</w:t>
            </w:r>
          </w:p>
        </w:tc>
        <w:tc>
          <w:tcPr>
            <w:tcW w:w="2286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92 575</w:t>
            </w:r>
          </w:p>
        </w:tc>
        <w:tc>
          <w:tcPr>
            <w:tcW w:w="1884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80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76370000 (1/75)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835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75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22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1E72DC" w:rsidRPr="004A6755" w:rsidRDefault="001E72DC" w:rsidP="00EB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2DC" w:rsidRPr="004A6755" w:rsidRDefault="001E72DC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755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1E72DC" w:rsidRPr="004A6755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5B18"/>
    <w:rsid w:val="001E5F63"/>
    <w:rsid w:val="001E72DC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2A4A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A6755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82E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F8D"/>
    <w:rsid w:val="009548BD"/>
    <w:rsid w:val="0095494C"/>
    <w:rsid w:val="00954FB3"/>
    <w:rsid w:val="00960023"/>
    <w:rsid w:val="00961182"/>
    <w:rsid w:val="0096195C"/>
    <w:rsid w:val="0096197D"/>
    <w:rsid w:val="00964B89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3AE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B747A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34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463A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8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100</Words>
  <Characters>574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2017-04-19T11:09:00Z</dcterms:created>
  <dcterms:modified xsi:type="dcterms:W3CDTF">2017-04-19T11:10:00Z</dcterms:modified>
</cp:coreProperties>
</file>